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Bolton South and Walkden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Bolton South and Walkden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Bolton South and Walkden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Bolton South and Walkden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Bolton South and Walkden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Bolton South and Walkden are estimated to have a score of 1-2 on the PGSI (low-risk gambling), whilst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69.1% </w:t>
      </w:r>
      <w:r w:rsidRPr="004747BF">
        <w:rPr>
          <w:rFonts w:ascii="Libre Franklin Light" w:eastAsia="Times New Roman" w:hAnsi="Libre Franklin Light" w:cs="Calibri Light"/>
        </w:rPr>
        <w:t xml:space="preserve">of those respondents classified as PGSI 8+ in Bolton South and Walkden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Bolton South and Walkden is estimated to be </w:t>
      </w:r>
      <w:r w:rsidRPr="00773DF7">
        <w:rPr>
          <w:rFonts w:ascii="Libre Franklin Light" w:eastAsia="Times New Roman" w:hAnsi="Libre Franklin Light" w:cs="Calibri Light"/>
          <w:b/>
          <w:bCs/>
          <w:color w:val="C45911" w:themeColor="accent2" w:themeShade="BF"/>
        </w:rPr>
        <w:t xml:space="preserve">£5,574,096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Bolton South and Walkden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Bolton South and Walkden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Bolton South and Walkden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Bolton South and Walkden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olton South and Walkd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Bolton South and Walkden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olton South and Walkd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Bolton South and Walkden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Bolton South and Walkden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69.1%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olton South and Walkd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Bolton South and Walkden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19.2%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Bolton South and Walkden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Bolton South and Walkden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Bolton South and Walkden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Bolton South and Walkden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Bolton South and Walkden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£5,574,096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Bolton South and Walkden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£90,793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£1,877,648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£134,508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£37,830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£69,356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£3,363,961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£5,574,096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Bolton South and Walkden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Bolton South and Walkden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 South and Walkden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 South and Walkden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 South and Walkden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 South and Walkden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Bolton South and Walkden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Bolton South and Walkden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Bolton South and Walkden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Bolton South and Walkden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Bolton South and Walkden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Bolton South and Walkden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ED00F12-E689-41D6-9910-927EB7392F2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